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北京市大兴区黄村镇综合保障办公室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——镇政府机关办公区监控设备采购项目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项目申报时间：2024年8月30日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镇政府机关办公区监控设备采购项目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黄村镇综合保障办公室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13811692854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购置类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监控设备采购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与第三方合作，负责镇政府机关办公区监控设备采购工作。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综合保障办公室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69262632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监控设备采购费用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与第三方合作，负责镇政府机关办公区监控设备采购工作。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与第三方合作，负责镇政府机关办公区监控设备采购工作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与第三方合作，负责镇政府机关办公区监控设备采购工作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监控设备采购费用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2025年全年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一次性支付费用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076706F"/>
    <w:rsid w:val="13F73D10"/>
    <w:rsid w:val="2F471EE1"/>
    <w:rsid w:val="308113CB"/>
    <w:rsid w:val="34B53ED7"/>
    <w:rsid w:val="4F815F87"/>
    <w:rsid w:val="54F9326F"/>
    <w:rsid w:val="56AD3FAE"/>
    <w:rsid w:val="59467262"/>
    <w:rsid w:val="625005B0"/>
    <w:rsid w:val="62B2118B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2024-08-30T01:12:24Z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